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1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4FCB6FA1" w:rsidR="00C44B8B" w:rsidRPr="0052681C" w:rsidRDefault="00361F22" w:rsidP="00444F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D35AA6">
              <w:rPr>
                <w:b/>
                <w:sz w:val="26"/>
                <w:szCs w:val="26"/>
              </w:rPr>
              <w:t>_</w:t>
            </w:r>
            <w:r w:rsidR="00582524">
              <w:rPr>
                <w:b/>
                <w:sz w:val="26"/>
                <w:szCs w:val="26"/>
              </w:rPr>
              <w:t>207</w:t>
            </w:r>
          </w:p>
        </w:tc>
      </w:tr>
      <w:tr w:rsidR="00C44B8B" w:rsidRPr="0052681C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62E4265C" w:rsidR="00C44B8B" w:rsidRPr="000E2E3C" w:rsidRDefault="00D35AA6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D35AA6">
              <w:rPr>
                <w:b/>
                <w:sz w:val="26"/>
                <w:szCs w:val="26"/>
                <w:lang w:val="en-US"/>
              </w:rPr>
              <w:t>2321648</w:t>
            </w:r>
          </w:p>
        </w:tc>
      </w:tr>
    </w:tbl>
    <w:p w14:paraId="551911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52681C">
        <w:rPr>
          <w:sz w:val="26"/>
          <w:szCs w:val="26"/>
        </w:rPr>
        <w:t>“_______” ___________________ 20_____ г.</w:t>
      </w:r>
    </w:p>
    <w:p w14:paraId="551911A6" w14:textId="77777777" w:rsidR="00C44B8B" w:rsidRPr="0052681C" w:rsidRDefault="00C44B8B" w:rsidP="00C44B8B"/>
    <w:p w14:paraId="551911A7" w14:textId="77777777" w:rsidR="00C44B8B" w:rsidRPr="0052681C" w:rsidRDefault="00C44B8B" w:rsidP="00C44B8B"/>
    <w:p w14:paraId="551911A8" w14:textId="77777777" w:rsidR="00C44B8B" w:rsidRPr="0052681C" w:rsidRDefault="00C44B8B" w:rsidP="00C44B8B"/>
    <w:p w14:paraId="551911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1911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51911AB" w14:textId="109FE344" w:rsidR="00612811" w:rsidRPr="00433692" w:rsidRDefault="00D534D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E2E3C" w:rsidRPr="000E2E3C">
        <w:rPr>
          <w:b/>
          <w:sz w:val="26"/>
          <w:szCs w:val="26"/>
        </w:rPr>
        <w:t xml:space="preserve">Звено промежуточное </w:t>
      </w:r>
      <w:r w:rsidR="00D35AA6">
        <w:rPr>
          <w:b/>
          <w:sz w:val="26"/>
          <w:szCs w:val="26"/>
        </w:rPr>
        <w:t>2ПР-7-1</w:t>
      </w:r>
      <w:r>
        <w:rPr>
          <w:b/>
          <w:sz w:val="26"/>
          <w:szCs w:val="26"/>
        </w:rPr>
        <w:t>)</w:t>
      </w:r>
      <w:r w:rsidR="009C0389" w:rsidRPr="00433692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33692">
        <w:rPr>
          <w:b/>
          <w:sz w:val="26"/>
          <w:szCs w:val="26"/>
        </w:rPr>
        <w:t xml:space="preserve"> </w:t>
      </w:r>
      <w:r w:rsidR="00AA670B" w:rsidRPr="00F768CF">
        <w:rPr>
          <w:b/>
          <w:sz w:val="26"/>
          <w:szCs w:val="26"/>
          <w:u w:val="single"/>
        </w:rPr>
        <w:t>202</w:t>
      </w:r>
      <w:r w:rsidR="00AA670B" w:rsidRPr="00F768CF">
        <w:rPr>
          <w:b/>
          <w:sz w:val="26"/>
          <w:szCs w:val="26"/>
          <w:u w:val="single"/>
          <w:lang w:val="en-US"/>
        </w:rPr>
        <w:t>A</w:t>
      </w:r>
    </w:p>
    <w:p w14:paraId="551911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1AE" w14:textId="77777777" w:rsidR="004F4E9E" w:rsidRPr="004336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33692">
        <w:rPr>
          <w:sz w:val="24"/>
          <w:szCs w:val="24"/>
        </w:rPr>
        <w:t xml:space="preserve">Технические требования, характеристики </w:t>
      </w:r>
      <w:r w:rsidR="00770408" w:rsidRPr="00433692">
        <w:rPr>
          <w:sz w:val="24"/>
          <w:szCs w:val="24"/>
        </w:rPr>
        <w:t>линейной арматуры и гасителей вибрации</w:t>
      </w:r>
      <w:r w:rsidR="004F4E9E" w:rsidRPr="00433692">
        <w:rPr>
          <w:sz w:val="24"/>
          <w:szCs w:val="24"/>
        </w:rPr>
        <w:t xml:space="preserve"> должны соответствовать параметрам </w:t>
      </w:r>
      <w:r w:rsidR="009E62E8" w:rsidRPr="009E62E8">
        <w:rPr>
          <w:sz w:val="24"/>
          <w:szCs w:val="24"/>
        </w:rPr>
        <w:t xml:space="preserve">ТУ 3449-109-00111120-95 </w:t>
      </w:r>
      <w:r w:rsidR="00D534D3">
        <w:rPr>
          <w:sz w:val="24"/>
          <w:szCs w:val="24"/>
        </w:rPr>
        <w:t>«</w:t>
      </w:r>
      <w:r w:rsidR="009E62E8" w:rsidRPr="009E62E8">
        <w:rPr>
          <w:sz w:val="24"/>
          <w:szCs w:val="24"/>
        </w:rPr>
        <w:t>Звенья промежуточные</w:t>
      </w:r>
      <w:r w:rsidR="00D534D3">
        <w:rPr>
          <w:sz w:val="24"/>
          <w:szCs w:val="24"/>
        </w:rPr>
        <w:t>»</w:t>
      </w:r>
      <w:r w:rsidR="009E62E8" w:rsidRPr="009E62E8">
        <w:rPr>
          <w:sz w:val="24"/>
          <w:szCs w:val="24"/>
        </w:rPr>
        <w:t>.</w:t>
      </w:r>
    </w:p>
    <w:p w14:paraId="551911A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B0" w14:textId="0E62698D" w:rsidR="00433692" w:rsidRDefault="00863340" w:rsidP="00C725E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E96626E" wp14:editId="11FC129A">
            <wp:extent cx="3429000" cy="2324100"/>
            <wp:effectExtent l="0" t="0" r="0" b="0"/>
            <wp:docPr id="1" name="Рисунок 1" descr="&amp;Zcy;&amp;vcy;&amp;iecy;&amp;ncy;&amp;ocy; &amp;pcy;&amp;rcy;&amp;ocy;&amp;mcy;&amp;iecy;&amp;zhcy;&amp;ucy;&amp;tcy;&amp;ocy;&amp;chcy;&amp;ncy;&amp;ocy;&amp;iecy; 2&amp;Pcy;&amp;Rcy;- 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vcy;&amp;iecy;&amp;ncy;&amp;ocy; &amp;pcy;&amp;rcy;&amp;ocy;&amp;mcy;&amp;iecy;&amp;zhcy;&amp;ucy;&amp;tcy;&amp;ocy;&amp;chcy;&amp;ncy;&amp;ocy;&amp;iecy; 2&amp;Pcy;&amp;Rcy;- 7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1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4C314889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3A531DBA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21A82F74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2ПР- 7-1</w:t>
            </w:r>
          </w:p>
        </w:tc>
      </w:tr>
    </w:tbl>
    <w:p w14:paraId="19B88FFB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56346CE2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58784C5A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1A15ED11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17</w:t>
            </w:r>
          </w:p>
        </w:tc>
      </w:tr>
    </w:tbl>
    <w:p w14:paraId="3441ED6C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1EBF05AB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603E2179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Размер B1, мм: </w:t>
            </w:r>
          </w:p>
        </w:tc>
        <w:tc>
          <w:tcPr>
            <w:tcW w:w="2500" w:type="pct"/>
            <w:hideMark/>
          </w:tcPr>
          <w:p w14:paraId="4A97059C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61</w:t>
            </w:r>
          </w:p>
        </w:tc>
      </w:tr>
    </w:tbl>
    <w:p w14:paraId="21493C5A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0CCCCADE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119D0A43" w14:textId="11ABDC9C" w:rsidR="00863340" w:rsidRPr="00863340" w:rsidRDefault="00863340" w:rsidP="00444F44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509F5D58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16</w:t>
            </w:r>
          </w:p>
        </w:tc>
      </w:tr>
    </w:tbl>
    <w:p w14:paraId="278F6E95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67248594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44920BFE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31E2DC27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36</w:t>
            </w:r>
          </w:p>
        </w:tc>
      </w:tr>
    </w:tbl>
    <w:p w14:paraId="7F256E8E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113CB9E9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5A0F3E16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15CDBF9D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70</w:t>
            </w:r>
          </w:p>
        </w:tc>
      </w:tr>
    </w:tbl>
    <w:p w14:paraId="61B4EB3F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202F7493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74B1B44A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Размер L1, мм: </w:t>
            </w:r>
          </w:p>
        </w:tc>
        <w:tc>
          <w:tcPr>
            <w:tcW w:w="2500" w:type="pct"/>
            <w:hideMark/>
          </w:tcPr>
          <w:p w14:paraId="605E6401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90</w:t>
            </w:r>
          </w:p>
        </w:tc>
      </w:tr>
    </w:tbl>
    <w:p w14:paraId="5797E8B1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21C4688F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79C6BE77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5885D836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70</w:t>
            </w:r>
          </w:p>
        </w:tc>
      </w:tr>
    </w:tbl>
    <w:p w14:paraId="06EC00BB" w14:textId="77777777" w:rsidR="00863340" w:rsidRPr="00863340" w:rsidRDefault="00863340" w:rsidP="0086334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863340" w:rsidRPr="00863340" w14:paraId="49B261CA" w14:textId="77777777" w:rsidTr="00863340">
        <w:trPr>
          <w:tblCellSpacing w:w="0" w:type="dxa"/>
        </w:trPr>
        <w:tc>
          <w:tcPr>
            <w:tcW w:w="2500" w:type="pct"/>
            <w:noWrap/>
            <w:hideMark/>
          </w:tcPr>
          <w:p w14:paraId="26E4C40D" w14:textId="77777777" w:rsidR="00863340" w:rsidRPr="00863340" w:rsidRDefault="00863340" w:rsidP="00863340">
            <w:pPr>
              <w:ind w:firstLine="0"/>
              <w:jc w:val="righ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3141F074" w14:textId="77777777" w:rsidR="00863340" w:rsidRPr="00863340" w:rsidRDefault="00863340" w:rsidP="00863340">
            <w:pPr>
              <w:ind w:firstLine="0"/>
              <w:jc w:val="left"/>
              <w:rPr>
                <w:sz w:val="24"/>
                <w:szCs w:val="24"/>
              </w:rPr>
            </w:pPr>
            <w:r w:rsidRPr="00863340">
              <w:rPr>
                <w:sz w:val="24"/>
                <w:szCs w:val="24"/>
              </w:rPr>
              <w:t>0,49</w:t>
            </w:r>
          </w:p>
        </w:tc>
      </w:tr>
    </w:tbl>
    <w:p w14:paraId="551911D4" w14:textId="77777777" w:rsidR="00433692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5" w14:textId="77777777" w:rsidR="009E62E8" w:rsidRPr="0052681C" w:rsidRDefault="009E62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52681C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184CD0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51911DC" w14:textId="2A92684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1107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17F2140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1107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0241363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1107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551911DF" w14:textId="4FC2A9B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1107F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5879A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51911E0" w14:textId="77C35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51911E2" w14:textId="59DDE97A" w:rsidR="00DE0C6D" w:rsidRPr="0052681C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21107F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51911E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51911E4" w14:textId="77777777" w:rsidR="0052681C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E62E8">
        <w:rPr>
          <w:sz w:val="24"/>
          <w:szCs w:val="24"/>
          <w:lang w:val="en-US"/>
        </w:rPr>
        <w:t>ТУ 3449-109-0</w:t>
      </w:r>
      <w:r>
        <w:rPr>
          <w:sz w:val="24"/>
          <w:szCs w:val="24"/>
          <w:lang w:val="en-US"/>
        </w:rPr>
        <w:t xml:space="preserve">0111120-95 </w:t>
      </w:r>
      <w:r w:rsidR="00D534D3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Звенья промежуточные</w:t>
      </w:r>
      <w:r w:rsidR="00D534D3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51911E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51911E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51911E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1911E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51911E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1911E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51911E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51911E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51911E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84CD0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51911E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1911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51911F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4CD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1911F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51911F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51911F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51911F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1911F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51911F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1911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1911F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51911F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1911F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1911F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51911F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51911F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200" w14:textId="5347182E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21107F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519120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191202" w14:textId="77777777" w:rsidR="00562D55" w:rsidRPr="0052681C" w:rsidRDefault="00562D55" w:rsidP="00451C4D">
      <w:pPr>
        <w:rPr>
          <w:sz w:val="26"/>
          <w:szCs w:val="26"/>
        </w:rPr>
      </w:pPr>
    </w:p>
    <w:p w14:paraId="55191203" w14:textId="77777777" w:rsidR="004A2665" w:rsidRPr="0052681C" w:rsidRDefault="004A2665" w:rsidP="00451C4D">
      <w:pPr>
        <w:rPr>
          <w:sz w:val="26"/>
          <w:szCs w:val="26"/>
        </w:rPr>
      </w:pPr>
    </w:p>
    <w:p w14:paraId="5519120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19120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19120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70720" w14:textId="77777777" w:rsidR="000855E6" w:rsidRDefault="000855E6">
      <w:r>
        <w:separator/>
      </w:r>
    </w:p>
  </w:endnote>
  <w:endnote w:type="continuationSeparator" w:id="0">
    <w:p w14:paraId="31D57853" w14:textId="77777777" w:rsidR="000855E6" w:rsidRDefault="0008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EEA75" w14:textId="77777777" w:rsidR="000855E6" w:rsidRDefault="000855E6">
      <w:r>
        <w:separator/>
      </w:r>
    </w:p>
  </w:footnote>
  <w:footnote w:type="continuationSeparator" w:id="0">
    <w:p w14:paraId="1D4E5AC2" w14:textId="77777777" w:rsidR="000855E6" w:rsidRDefault="00085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5E6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281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05C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07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E43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4F44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524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340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C41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5AA6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1DD97489-ECD6-4ADA-AB81-9B52B0BA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B77666-2EAD-4A5C-A323-E0C9BBF4A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BF338D-D6EB-496D-9E58-07AEE66C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1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2010-09-30T13:29:00Z</cp:lastPrinted>
  <dcterms:created xsi:type="dcterms:W3CDTF">2015-10-02T11:18:00Z</dcterms:created>
  <dcterms:modified xsi:type="dcterms:W3CDTF">2015-10-08T10:50:00Z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